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5055" w14:textId="77777777"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14:paraId="0392859B" w14:textId="77777777" w:rsidR="00B3448B" w:rsidRPr="00642E12" w:rsidRDefault="00B3448B" w:rsidP="00B3448B"/>
    <w:p w14:paraId="271C2BAE" w14:textId="77777777"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677EDA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677EDA" w:rsidRPr="00677EDA">
        <w:rPr>
          <w:rStyle w:val="a9"/>
        </w:rPr>
        <w:t>Общество с ограниченной ответственностью «ЛГ Электроникс РУС»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14:paraId="7EC477AA" w14:textId="77777777"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14:paraId="27F2B2E5" w14:textId="77777777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522FC392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0D6E99F9" w14:textId="77777777"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6715A871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44EBDFBA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14:paraId="51B73FC9" w14:textId="77777777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24C5CA3E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52EC7833" w14:textId="77777777"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54CC27E6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3723878F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69144D17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4ADE6AE2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14:paraId="2818129A" w14:textId="77777777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7E16DA22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DBB3B91" w14:textId="77777777"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22E91533" w14:textId="77777777"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62DF121A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22C661B7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F9F5D08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0FC0D48D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73A6D420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6224C496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37969D2A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14:paraId="17F3B563" w14:textId="77777777" w:rsidTr="004654AF">
        <w:trPr>
          <w:jc w:val="center"/>
        </w:trPr>
        <w:tc>
          <w:tcPr>
            <w:tcW w:w="3518" w:type="dxa"/>
            <w:vAlign w:val="center"/>
          </w:tcPr>
          <w:p w14:paraId="3E8E5638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758E65A0" w14:textId="77777777"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72DDAFAC" w14:textId="77777777"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3DA93FC3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20FFF36F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162AA9C4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7DBF7FC5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369591EB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230BA6D6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110C17A4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7EDA" w:rsidRPr="00F06873" w14:paraId="78A96FD2" w14:textId="77777777" w:rsidTr="004654AF">
        <w:trPr>
          <w:jc w:val="center"/>
        </w:trPr>
        <w:tc>
          <w:tcPr>
            <w:tcW w:w="3518" w:type="dxa"/>
            <w:vAlign w:val="center"/>
          </w:tcPr>
          <w:p w14:paraId="7B826363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542BD7A8" w14:textId="77777777" w:rsidR="00677EDA" w:rsidRPr="00F06873" w:rsidRDefault="00677EDA" w:rsidP="00B5379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14:paraId="30FD2A43" w14:textId="77777777" w:rsidR="00677EDA" w:rsidRPr="00F06873" w:rsidRDefault="00677ED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14:paraId="7B4B2B32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DC51BB9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14:paraId="5DC533BD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15EC7F4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69" w:type="dxa"/>
            <w:vAlign w:val="center"/>
          </w:tcPr>
          <w:p w14:paraId="5C29C3DD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94BE899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00272455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77EDA" w:rsidRPr="00F06873" w14:paraId="30969802" w14:textId="77777777" w:rsidTr="004654AF">
        <w:trPr>
          <w:jc w:val="center"/>
        </w:trPr>
        <w:tc>
          <w:tcPr>
            <w:tcW w:w="3518" w:type="dxa"/>
            <w:vAlign w:val="center"/>
          </w:tcPr>
          <w:p w14:paraId="1733CC2C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392C5FAB" w14:textId="77777777" w:rsidR="00677EDA" w:rsidRPr="00F06873" w:rsidRDefault="00677EDA" w:rsidP="00B5379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14:paraId="765EF8FC" w14:textId="77777777" w:rsidR="00677EDA" w:rsidRPr="00F06873" w:rsidRDefault="00677ED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14:paraId="3482E1E5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C20DBE5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14:paraId="33A0A188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461A0DE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69" w:type="dxa"/>
            <w:vAlign w:val="center"/>
          </w:tcPr>
          <w:p w14:paraId="206542E9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7C4AB73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7EF24D90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77EDA" w:rsidRPr="00F06873" w14:paraId="370CA4DA" w14:textId="77777777" w:rsidTr="004654AF">
        <w:trPr>
          <w:jc w:val="center"/>
        </w:trPr>
        <w:tc>
          <w:tcPr>
            <w:tcW w:w="3518" w:type="dxa"/>
            <w:vAlign w:val="center"/>
          </w:tcPr>
          <w:p w14:paraId="1C524099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1A84E615" w14:textId="77777777" w:rsidR="00677EDA" w:rsidRPr="00F06873" w:rsidRDefault="00677EDA" w:rsidP="00B5379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777B6574" w14:textId="77777777" w:rsidR="00677EDA" w:rsidRPr="00F06873" w:rsidRDefault="00677ED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53F00B53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3AEF567B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AD572AC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99CD6A0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0E27D0F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BE4867D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29081B50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77EDA" w:rsidRPr="00F06873" w14:paraId="7BB9651D" w14:textId="77777777" w:rsidTr="004654AF">
        <w:trPr>
          <w:jc w:val="center"/>
        </w:trPr>
        <w:tc>
          <w:tcPr>
            <w:tcW w:w="3518" w:type="dxa"/>
            <w:vAlign w:val="center"/>
          </w:tcPr>
          <w:p w14:paraId="7B1D2266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27BD8FC7" w14:textId="77777777" w:rsidR="00677EDA" w:rsidRPr="00F06873" w:rsidRDefault="00677EDA" w:rsidP="00B5379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2E418E59" w14:textId="77777777" w:rsidR="00677EDA" w:rsidRPr="00F06873" w:rsidRDefault="00677ED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23FEC9FF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097F111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007B9D8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37174CE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29ABFE7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5C0DC2F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22CBB3B1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77EDA" w:rsidRPr="00F06873" w14:paraId="7016609D" w14:textId="77777777" w:rsidTr="004654AF">
        <w:trPr>
          <w:jc w:val="center"/>
        </w:trPr>
        <w:tc>
          <w:tcPr>
            <w:tcW w:w="3518" w:type="dxa"/>
            <w:vAlign w:val="center"/>
          </w:tcPr>
          <w:p w14:paraId="1269053F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61FAF12A" w14:textId="77777777" w:rsidR="00677EDA" w:rsidRPr="00F06873" w:rsidRDefault="00677EDA" w:rsidP="00B5379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7302C9B2" w14:textId="77777777" w:rsidR="00677EDA" w:rsidRPr="00F06873" w:rsidRDefault="00677ED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D00B204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EBA2323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5E2CDD5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8FF2F3B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0C3D5E1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3F104B7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504E8A24" w14:textId="77777777" w:rsidR="00677EDA" w:rsidRPr="00F06873" w:rsidRDefault="00677ED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25856990" w14:textId="77777777"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14:paraId="0A2F7CFA" w14:textId="77777777"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14:paraId="22FF0CC9" w14:textId="77777777" w:rsidTr="004654AF">
        <w:trPr>
          <w:cantSplit/>
          <w:trHeight w:val="245"/>
        </w:trPr>
        <w:tc>
          <w:tcPr>
            <w:tcW w:w="959" w:type="dxa"/>
            <w:vMerge w:val="restart"/>
            <w:vAlign w:val="center"/>
          </w:tcPr>
          <w:p w14:paraId="5ADA371E" w14:textId="77777777"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vAlign w:val="center"/>
          </w:tcPr>
          <w:p w14:paraId="008171DD" w14:textId="77777777"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14:paraId="00F9D759" w14:textId="77777777"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</w:tcPr>
          <w:p w14:paraId="0BC71D52" w14:textId="77777777"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0BC834D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0B060E7E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66B957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9E0EF9C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5550593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9C390FA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E9D7F9E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14:paraId="0B359E1A" w14:textId="77777777"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14:paraId="06C720A5" w14:textId="77777777" w:rsidTr="004654AF">
        <w:trPr>
          <w:cantSplit/>
          <w:trHeight w:val="2254"/>
        </w:trPr>
        <w:tc>
          <w:tcPr>
            <w:tcW w:w="959" w:type="dxa"/>
            <w:vMerge/>
            <w:vAlign w:val="center"/>
          </w:tcPr>
          <w:p w14:paraId="2D9A3D7B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vAlign w:val="center"/>
          </w:tcPr>
          <w:p w14:paraId="113575F2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textDirection w:val="btLr"/>
            <w:vAlign w:val="center"/>
          </w:tcPr>
          <w:p w14:paraId="4AFA8BB9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  <w:r w:rsidR="00F06873" w:rsidRPr="00F06873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textDirection w:val="btLr"/>
            <w:vAlign w:val="center"/>
          </w:tcPr>
          <w:p w14:paraId="08CF04A3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="00F06873" w:rsidRPr="00F06873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textDirection w:val="btLr"/>
            <w:vAlign w:val="center"/>
          </w:tcPr>
          <w:p w14:paraId="08F19F2F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F06873" w:rsidRPr="00F06873">
              <w:rPr>
                <w:color w:val="000000"/>
                <w:sz w:val="16"/>
                <w:szCs w:val="16"/>
              </w:rPr>
              <w:t>эрозоли преимущественно фиброгенного действия</w:t>
            </w:r>
          </w:p>
        </w:tc>
        <w:tc>
          <w:tcPr>
            <w:tcW w:w="476" w:type="dxa"/>
            <w:textDirection w:val="btLr"/>
            <w:vAlign w:val="center"/>
          </w:tcPr>
          <w:p w14:paraId="387489DE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</w:t>
            </w:r>
            <w:r w:rsidR="00F06873" w:rsidRPr="00F06873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textDirection w:val="btLr"/>
            <w:vAlign w:val="center"/>
          </w:tcPr>
          <w:p w14:paraId="69D9E189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textDirection w:val="btLr"/>
            <w:vAlign w:val="center"/>
          </w:tcPr>
          <w:p w14:paraId="66AE4771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</w:t>
            </w:r>
            <w:r w:rsidR="00F06873" w:rsidRPr="00F06873">
              <w:rPr>
                <w:color w:val="000000"/>
                <w:sz w:val="16"/>
                <w:szCs w:val="16"/>
              </w:rPr>
              <w:t>льтразвук</w:t>
            </w:r>
            <w:r w:rsidR="00F06873"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F06873"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textDirection w:val="btLr"/>
            <w:vAlign w:val="center"/>
          </w:tcPr>
          <w:p w14:paraId="46F7B1DC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textDirection w:val="btLr"/>
            <w:vAlign w:val="center"/>
          </w:tcPr>
          <w:p w14:paraId="276F2FC5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textDirection w:val="btLr"/>
            <w:vAlign w:val="center"/>
          </w:tcPr>
          <w:p w14:paraId="6F887327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textDirection w:val="btLr"/>
            <w:vAlign w:val="center"/>
          </w:tcPr>
          <w:p w14:paraId="60B69028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textDirection w:val="btLr"/>
            <w:vAlign w:val="center"/>
          </w:tcPr>
          <w:p w14:paraId="56C54B70" w14:textId="77777777" w:rsidR="00F06873" w:rsidRPr="00F46395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textDirection w:val="btLr"/>
            <w:vAlign w:val="center"/>
          </w:tcPr>
          <w:p w14:paraId="69EBD9A8" w14:textId="77777777" w:rsidR="00F06873" w:rsidRPr="00F46395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textDirection w:val="btLr"/>
            <w:vAlign w:val="center"/>
          </w:tcPr>
          <w:p w14:paraId="1809F74C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</w:t>
            </w:r>
            <w:r w:rsidR="00F06873" w:rsidRPr="00F06873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textDirection w:val="btLr"/>
            <w:vAlign w:val="center"/>
          </w:tcPr>
          <w:p w14:paraId="5160DC59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апряженность трудового процесса</w:t>
            </w:r>
          </w:p>
        </w:tc>
        <w:tc>
          <w:tcPr>
            <w:tcW w:w="567" w:type="dxa"/>
            <w:vMerge/>
            <w:textDirection w:val="btLr"/>
          </w:tcPr>
          <w:p w14:paraId="0BF235F3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extDirection w:val="btLr"/>
          </w:tcPr>
          <w:p w14:paraId="660C692B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052B71D0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6EB9EE35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6DF4698D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548241A1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241C9DA0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textDirection w:val="btLr"/>
          </w:tcPr>
          <w:p w14:paraId="78D7B852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14:paraId="68BF3893" w14:textId="77777777" w:rsidTr="004654AF">
        <w:tc>
          <w:tcPr>
            <w:tcW w:w="959" w:type="dxa"/>
            <w:vAlign w:val="center"/>
          </w:tcPr>
          <w:p w14:paraId="203C215A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vAlign w:val="center"/>
          </w:tcPr>
          <w:p w14:paraId="3DD83125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29E21BC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vAlign w:val="center"/>
          </w:tcPr>
          <w:p w14:paraId="62516CA0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vAlign w:val="center"/>
          </w:tcPr>
          <w:p w14:paraId="68C11834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vAlign w:val="center"/>
          </w:tcPr>
          <w:p w14:paraId="52CA7A2D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vAlign w:val="center"/>
          </w:tcPr>
          <w:p w14:paraId="3CBDF0C8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vAlign w:val="center"/>
          </w:tcPr>
          <w:p w14:paraId="5DCAF9B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vAlign w:val="center"/>
          </w:tcPr>
          <w:p w14:paraId="4EDB42F0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vAlign w:val="center"/>
          </w:tcPr>
          <w:p w14:paraId="4CA3E061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vAlign w:val="center"/>
          </w:tcPr>
          <w:p w14:paraId="45E3D85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vAlign w:val="center"/>
          </w:tcPr>
          <w:p w14:paraId="50F0033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vAlign w:val="center"/>
          </w:tcPr>
          <w:p w14:paraId="22B7F487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vAlign w:val="center"/>
          </w:tcPr>
          <w:p w14:paraId="062CA49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vAlign w:val="center"/>
          </w:tcPr>
          <w:p w14:paraId="79B28AD1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vAlign w:val="center"/>
          </w:tcPr>
          <w:p w14:paraId="518477F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14:paraId="61FA8136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14:paraId="623BEFF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3071165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14:paraId="7D73ECDC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14:paraId="6352B68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vAlign w:val="center"/>
          </w:tcPr>
          <w:p w14:paraId="7730FD3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2D6FB65F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vAlign w:val="center"/>
          </w:tcPr>
          <w:p w14:paraId="31B430C1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677EDA" w:rsidRPr="00F06873" w14:paraId="4D465335" w14:textId="77777777" w:rsidTr="004654AF">
        <w:tc>
          <w:tcPr>
            <w:tcW w:w="959" w:type="dxa"/>
            <w:vAlign w:val="center"/>
          </w:tcPr>
          <w:p w14:paraId="0AEA3ECA" w14:textId="77777777" w:rsidR="00677EDA" w:rsidRPr="00F06873" w:rsidRDefault="00677ED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577787A0" w14:textId="77777777" w:rsidR="00677EDA" w:rsidRPr="00677EDA" w:rsidRDefault="00677EDA" w:rsidP="001B19D8">
            <w:pPr>
              <w:jc w:val="center"/>
              <w:rPr>
                <w:b/>
                <w:sz w:val="18"/>
                <w:szCs w:val="18"/>
              </w:rPr>
            </w:pPr>
            <w:r w:rsidRPr="00677EDA">
              <w:rPr>
                <w:b/>
                <w:sz w:val="18"/>
                <w:szCs w:val="18"/>
              </w:rPr>
              <w:t>Отдел по производству стиральных машин</w:t>
            </w:r>
          </w:p>
        </w:tc>
        <w:tc>
          <w:tcPr>
            <w:tcW w:w="475" w:type="dxa"/>
            <w:vAlign w:val="center"/>
          </w:tcPr>
          <w:p w14:paraId="1F9AE077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3A1F8D2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7D33D9F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DEFD27C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46A8ABB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658FDCD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F0D817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42C3322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EB259B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B28D4CB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878274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4874C66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58A9FBA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21E5EA9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226D2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C289B9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2A512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7821EE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BA7C5B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41812E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059E8D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BA03CB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77EDA" w:rsidRPr="00F06873" w14:paraId="10359CE4" w14:textId="77777777" w:rsidTr="004654AF">
        <w:tc>
          <w:tcPr>
            <w:tcW w:w="959" w:type="dxa"/>
            <w:vAlign w:val="center"/>
          </w:tcPr>
          <w:p w14:paraId="1DF2F58B" w14:textId="77777777" w:rsidR="00677EDA" w:rsidRPr="00F06873" w:rsidRDefault="00677ED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0CC28E72" w14:textId="77777777" w:rsidR="00677EDA" w:rsidRPr="00677EDA" w:rsidRDefault="00677EDA" w:rsidP="001B19D8">
            <w:pPr>
              <w:jc w:val="center"/>
              <w:rPr>
                <w:i/>
                <w:sz w:val="18"/>
                <w:szCs w:val="18"/>
              </w:rPr>
            </w:pPr>
            <w:r w:rsidRPr="00677EDA">
              <w:rPr>
                <w:i/>
                <w:sz w:val="18"/>
                <w:szCs w:val="18"/>
              </w:rPr>
              <w:t>Участок сборки дверей</w:t>
            </w:r>
          </w:p>
        </w:tc>
        <w:tc>
          <w:tcPr>
            <w:tcW w:w="475" w:type="dxa"/>
            <w:vAlign w:val="center"/>
          </w:tcPr>
          <w:p w14:paraId="1EDF60B1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A8D1F65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2FA4F45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7BFBAFF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1759392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6AAEDBB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66EE06C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6A46B22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AEDC0D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B3CE3B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9F8F391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EA4E6D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7383519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259D11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B6D3AA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E31413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C85E54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B9E6D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D92D87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B47E11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552CD6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4A605B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77EDA" w:rsidRPr="00F06873" w14:paraId="57ECE837" w14:textId="77777777" w:rsidTr="004654AF">
        <w:tc>
          <w:tcPr>
            <w:tcW w:w="959" w:type="dxa"/>
            <w:vAlign w:val="center"/>
          </w:tcPr>
          <w:p w14:paraId="73D089C7" w14:textId="77777777" w:rsidR="00677EDA" w:rsidRPr="00F06873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2572025 </w:t>
            </w:r>
          </w:p>
        </w:tc>
        <w:tc>
          <w:tcPr>
            <w:tcW w:w="2655" w:type="dxa"/>
            <w:vAlign w:val="center"/>
          </w:tcPr>
          <w:p w14:paraId="224284EA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vAlign w:val="center"/>
          </w:tcPr>
          <w:p w14:paraId="6CF1D4F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4838D94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5DB20D7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28782D1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73B253EE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4AC0A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CDB5CA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7C3C82B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CE305E5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C65E7CD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7A7380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0ADA8AD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2CD103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1F5B239A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67197AD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ED47B53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88BF0D3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BA2A80B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A157C3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54B6275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80D14D8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8E5835A" w14:textId="77777777" w:rsidR="00677EDA" w:rsidRPr="00F06873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09F28302" w14:textId="77777777" w:rsidTr="004654AF">
        <w:tc>
          <w:tcPr>
            <w:tcW w:w="959" w:type="dxa"/>
            <w:vAlign w:val="center"/>
          </w:tcPr>
          <w:p w14:paraId="36955BA0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2582025 </w:t>
            </w:r>
          </w:p>
        </w:tc>
        <w:tc>
          <w:tcPr>
            <w:tcW w:w="2655" w:type="dxa"/>
            <w:vAlign w:val="center"/>
          </w:tcPr>
          <w:p w14:paraId="1AE8D435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7121A8E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3589F5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9E5EA7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4613FA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11D3FB1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5503F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484F2D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B64139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950759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BD590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10C927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A5CD3C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635314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11AFCB7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01DF5F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3872CF9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79398A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454C1C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29A80C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C4A2BF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485003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D65156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4FEAACFB" w14:textId="77777777" w:rsidTr="004654AF">
        <w:tc>
          <w:tcPr>
            <w:tcW w:w="959" w:type="dxa"/>
            <w:vAlign w:val="center"/>
          </w:tcPr>
          <w:p w14:paraId="3798A9DC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2592025 </w:t>
            </w:r>
          </w:p>
        </w:tc>
        <w:tc>
          <w:tcPr>
            <w:tcW w:w="2655" w:type="dxa"/>
            <w:vAlign w:val="center"/>
          </w:tcPr>
          <w:p w14:paraId="76B9375B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3A8DA77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5ED24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BB4E6C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0607A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505F933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D9E814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4D1C59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E966BE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B6574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3F413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EB6CA6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580AEC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4BF14A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18892F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F7A624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3518E3C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6E74D0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28278B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25E757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CCC9C9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0A0F2B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98C8C2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71442005" w14:textId="77777777" w:rsidTr="004654AF">
        <w:tc>
          <w:tcPr>
            <w:tcW w:w="959" w:type="dxa"/>
            <w:vAlign w:val="center"/>
          </w:tcPr>
          <w:p w14:paraId="78FB0514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2602025 </w:t>
            </w:r>
          </w:p>
        </w:tc>
        <w:tc>
          <w:tcPr>
            <w:tcW w:w="2655" w:type="dxa"/>
            <w:vAlign w:val="center"/>
          </w:tcPr>
          <w:p w14:paraId="50FEBFAF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580C7A4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BD0B7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C6D4A6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7CCA64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5114405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F64E0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41C7AB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39CE1A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48A74D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B1A23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A8FBB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0CD45E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DFF0E5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4CD55F7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0BC45D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41D08C1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89A5A2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5480FB7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33C86C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40C86F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FA2B4E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003EA6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35CDFCE7" w14:textId="77777777" w:rsidTr="004654AF">
        <w:tc>
          <w:tcPr>
            <w:tcW w:w="959" w:type="dxa"/>
            <w:vAlign w:val="center"/>
          </w:tcPr>
          <w:p w14:paraId="5D8D5F45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2612025 </w:t>
            </w:r>
          </w:p>
        </w:tc>
        <w:tc>
          <w:tcPr>
            <w:tcW w:w="2655" w:type="dxa"/>
            <w:vAlign w:val="center"/>
          </w:tcPr>
          <w:p w14:paraId="138CB2DC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17B65EC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A5E4B8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859C4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6C9BFF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04D53A1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2297B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124128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FE7182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96D54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881E73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A8F95E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175801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BF409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0B1E3CC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20E2FE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15507EB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C193AF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EF820C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100F10B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D0232C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861AE8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671C63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5E100AC9" w14:textId="77777777" w:rsidTr="004654AF">
        <w:tc>
          <w:tcPr>
            <w:tcW w:w="959" w:type="dxa"/>
            <w:vAlign w:val="center"/>
          </w:tcPr>
          <w:p w14:paraId="3A6C0A5A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2622025 </w:t>
            </w:r>
          </w:p>
        </w:tc>
        <w:tc>
          <w:tcPr>
            <w:tcW w:w="2655" w:type="dxa"/>
            <w:vAlign w:val="center"/>
          </w:tcPr>
          <w:p w14:paraId="5DD5EFC4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735C209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05A703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890768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920E75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7E5913C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A58CBA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B88AF9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5C4EE0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EB4E0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41DBFE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4570A4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A333DE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ADBCD5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2D627D4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66D808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21E8DCE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D6ED77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04DCD4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3C7C70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22B028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70DBF1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569272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5604D4E7" w14:textId="77777777" w:rsidTr="004654AF">
        <w:tc>
          <w:tcPr>
            <w:tcW w:w="959" w:type="dxa"/>
            <w:vAlign w:val="center"/>
          </w:tcPr>
          <w:p w14:paraId="287AB888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2632025 </w:t>
            </w:r>
          </w:p>
        </w:tc>
        <w:tc>
          <w:tcPr>
            <w:tcW w:w="2655" w:type="dxa"/>
            <w:vAlign w:val="center"/>
          </w:tcPr>
          <w:p w14:paraId="07060862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0D7C5C5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6EE323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B08666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4E61B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660704C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64EAD0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5150A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190898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0F834D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D0F18A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732B47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F42E63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486BEC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50516FE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F3E865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7CB4DC3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171530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38AB84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BCBCD2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48B850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77B283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AC3D66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3B47C44F" w14:textId="77777777" w:rsidTr="004654AF">
        <w:tc>
          <w:tcPr>
            <w:tcW w:w="959" w:type="dxa"/>
            <w:vAlign w:val="center"/>
          </w:tcPr>
          <w:p w14:paraId="1268978F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518B032B" w14:textId="77777777" w:rsidR="00677EDA" w:rsidRPr="00677EDA" w:rsidRDefault="00677EDA" w:rsidP="001B19D8">
            <w:pPr>
              <w:jc w:val="center"/>
              <w:rPr>
                <w:b/>
                <w:sz w:val="18"/>
                <w:szCs w:val="18"/>
              </w:rPr>
            </w:pPr>
            <w:r w:rsidRPr="00677EDA">
              <w:rPr>
                <w:b/>
                <w:sz w:val="18"/>
                <w:szCs w:val="18"/>
              </w:rPr>
              <w:t>Отдел по производству холодильников</w:t>
            </w:r>
          </w:p>
        </w:tc>
        <w:tc>
          <w:tcPr>
            <w:tcW w:w="475" w:type="dxa"/>
            <w:vAlign w:val="center"/>
          </w:tcPr>
          <w:p w14:paraId="5D0567A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365719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5C483F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07F5E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F71377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56ACCC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D3F506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0FD46C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F9130C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00874F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7C220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83327B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D86523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50C180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03033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9FF93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2802A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FA947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1D696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6055C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C86FB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072B2F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77EDA" w:rsidRPr="00F06873" w14:paraId="61958CE6" w14:textId="77777777" w:rsidTr="004654AF">
        <w:tc>
          <w:tcPr>
            <w:tcW w:w="959" w:type="dxa"/>
            <w:vAlign w:val="center"/>
          </w:tcPr>
          <w:p w14:paraId="4B42CEBC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5D01D970" w14:textId="77777777" w:rsidR="00677EDA" w:rsidRPr="00677EDA" w:rsidRDefault="00677EDA" w:rsidP="001B19D8">
            <w:pPr>
              <w:jc w:val="center"/>
              <w:rPr>
                <w:i/>
                <w:sz w:val="18"/>
                <w:szCs w:val="18"/>
              </w:rPr>
            </w:pPr>
            <w:r w:rsidRPr="00677EDA">
              <w:rPr>
                <w:i/>
                <w:sz w:val="18"/>
                <w:szCs w:val="18"/>
              </w:rPr>
              <w:t>Участок изготовления наружных корпусов холодильников и предсборка А</w:t>
            </w:r>
          </w:p>
        </w:tc>
        <w:tc>
          <w:tcPr>
            <w:tcW w:w="475" w:type="dxa"/>
            <w:vAlign w:val="center"/>
          </w:tcPr>
          <w:p w14:paraId="2AFF810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706574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94F98F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ACD2F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A270CC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721F21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C51B80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60E6DB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293D8A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CEB49F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9819DF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C96DD3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2B216F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280F9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EA27F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E0BCCA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B6022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7E28F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CF6D43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3904B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76070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4CF802F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77EDA" w:rsidRPr="00F06873" w14:paraId="479672D9" w14:textId="77777777" w:rsidTr="004654AF">
        <w:tc>
          <w:tcPr>
            <w:tcW w:w="959" w:type="dxa"/>
            <w:vAlign w:val="center"/>
          </w:tcPr>
          <w:p w14:paraId="414B39FB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2642025 </w:t>
            </w:r>
          </w:p>
        </w:tc>
        <w:tc>
          <w:tcPr>
            <w:tcW w:w="2655" w:type="dxa"/>
            <w:vAlign w:val="center"/>
          </w:tcPr>
          <w:p w14:paraId="7DFC37A2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автоматических и полуавтоматических линий, станков и установок</w:t>
            </w:r>
          </w:p>
        </w:tc>
        <w:tc>
          <w:tcPr>
            <w:tcW w:w="475" w:type="dxa"/>
            <w:vAlign w:val="center"/>
          </w:tcPr>
          <w:p w14:paraId="4FEF3FC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6FA8B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EA8370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65379A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7B6FF14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87644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51F59B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EC11AA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128E88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96CD3F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0D680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05D9E1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286399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25B0A0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99D6C2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174B772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525E7B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5A37DA5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BC0C4B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D46F99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6E20BA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8E5811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5ACA0A77" w14:textId="77777777" w:rsidTr="004654AF">
        <w:tc>
          <w:tcPr>
            <w:tcW w:w="959" w:type="dxa"/>
            <w:vAlign w:val="center"/>
          </w:tcPr>
          <w:p w14:paraId="71C0D5B5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0DD369A8" w14:textId="77777777" w:rsidR="00677EDA" w:rsidRPr="00677EDA" w:rsidRDefault="00677EDA" w:rsidP="001B19D8">
            <w:pPr>
              <w:jc w:val="center"/>
              <w:rPr>
                <w:i/>
                <w:sz w:val="18"/>
                <w:szCs w:val="18"/>
              </w:rPr>
            </w:pPr>
            <w:r w:rsidRPr="00677EDA">
              <w:rPr>
                <w:i/>
                <w:sz w:val="18"/>
                <w:szCs w:val="18"/>
              </w:rPr>
              <w:t>Участок заливки пены и предсборка В</w:t>
            </w:r>
          </w:p>
        </w:tc>
        <w:tc>
          <w:tcPr>
            <w:tcW w:w="475" w:type="dxa"/>
            <w:vAlign w:val="center"/>
          </w:tcPr>
          <w:p w14:paraId="028910E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F5A0A3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C47B95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69D9CF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79B743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1C63C9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0E77A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F11B1A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4D998B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AC50CF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48FEB3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03FD53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BE4051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5A3EFD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35C71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23234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0D52E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32484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0B95E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8264A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5D560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43BA3D2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77EDA" w:rsidRPr="00F06873" w14:paraId="5DC96D0F" w14:textId="77777777" w:rsidTr="004654AF">
        <w:tc>
          <w:tcPr>
            <w:tcW w:w="959" w:type="dxa"/>
            <w:vAlign w:val="center"/>
          </w:tcPr>
          <w:p w14:paraId="140061A2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2652025 </w:t>
            </w:r>
          </w:p>
        </w:tc>
        <w:tc>
          <w:tcPr>
            <w:tcW w:w="2655" w:type="dxa"/>
            <w:vAlign w:val="center"/>
          </w:tcPr>
          <w:p w14:paraId="6DAE34A1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производства формованного полиуретана и пенополиуретана</w:t>
            </w:r>
          </w:p>
        </w:tc>
        <w:tc>
          <w:tcPr>
            <w:tcW w:w="475" w:type="dxa"/>
            <w:vAlign w:val="center"/>
          </w:tcPr>
          <w:p w14:paraId="4F25E7D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3C1DE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95468A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40D0E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1F9BD54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8522C6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37E784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5D94E9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CA8573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1277FF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36551D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102866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8EA94E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3A5E3A7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BF55AB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1EA611DF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408675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1721BF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1A7FA5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43BE87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9523005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108E86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77EDA" w:rsidRPr="00F06873" w14:paraId="4BAE648B" w14:textId="77777777" w:rsidTr="004654AF">
        <w:tc>
          <w:tcPr>
            <w:tcW w:w="959" w:type="dxa"/>
            <w:vAlign w:val="center"/>
          </w:tcPr>
          <w:p w14:paraId="1369B750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59AA29E3" w14:textId="77777777" w:rsidR="00677EDA" w:rsidRPr="00677EDA" w:rsidRDefault="00677EDA" w:rsidP="001B19D8">
            <w:pPr>
              <w:jc w:val="center"/>
              <w:rPr>
                <w:i/>
                <w:sz w:val="18"/>
                <w:szCs w:val="18"/>
              </w:rPr>
            </w:pPr>
            <w:r w:rsidRPr="00677EDA">
              <w:rPr>
                <w:i/>
                <w:sz w:val="18"/>
                <w:szCs w:val="18"/>
              </w:rPr>
              <w:t>Участок упаковки</w:t>
            </w:r>
          </w:p>
        </w:tc>
        <w:tc>
          <w:tcPr>
            <w:tcW w:w="475" w:type="dxa"/>
            <w:vAlign w:val="center"/>
          </w:tcPr>
          <w:p w14:paraId="7015E1A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27E84A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AB300E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036BE1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F2845B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707358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A9D50C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0311991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6AEB4C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7592B4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2DF04F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0CF137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32B5104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FCFDF8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BFB03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D7E3D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4D130A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0E02F3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811160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845E0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17F75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078219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77EDA" w:rsidRPr="00F06873" w14:paraId="1CB7FB8A" w14:textId="77777777" w:rsidTr="004654AF">
        <w:tc>
          <w:tcPr>
            <w:tcW w:w="959" w:type="dxa"/>
            <w:vAlign w:val="center"/>
          </w:tcPr>
          <w:p w14:paraId="7C540089" w14:textId="77777777" w:rsid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2662025 </w:t>
            </w:r>
          </w:p>
        </w:tc>
        <w:tc>
          <w:tcPr>
            <w:tcW w:w="2655" w:type="dxa"/>
            <w:vAlign w:val="center"/>
          </w:tcPr>
          <w:p w14:paraId="3DA57205" w14:textId="77777777" w:rsidR="00677EDA" w:rsidRPr="00677EDA" w:rsidRDefault="00677ED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автоматических и полуавтоматических линий, станков и установок</w:t>
            </w:r>
          </w:p>
        </w:tc>
        <w:tc>
          <w:tcPr>
            <w:tcW w:w="475" w:type="dxa"/>
            <w:vAlign w:val="center"/>
          </w:tcPr>
          <w:p w14:paraId="0F13F32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B64B229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11373D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24FA14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53EACDA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E1381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832C1AB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E3CB72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4C356D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8AA8F0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23D15AC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C75281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8F2A68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05AB8E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vAlign w:val="center"/>
          </w:tcPr>
          <w:p w14:paraId="6373C5E3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6B7B852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CB12F3E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46E4F5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6E6932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6A7EAC6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2E6A332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50F72E7" w14:textId="77777777" w:rsidR="00677EDA" w:rsidRDefault="00677ED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14:paraId="59398BA9" w14:textId="77777777" w:rsidR="0065289A" w:rsidRDefault="0065289A" w:rsidP="009A1326">
      <w:pPr>
        <w:rPr>
          <w:sz w:val="18"/>
          <w:szCs w:val="18"/>
          <w:lang w:val="en-US"/>
        </w:rPr>
      </w:pPr>
    </w:p>
    <w:p w14:paraId="0FAFCAE2" w14:textId="77777777"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677EDA">
        <w:rPr>
          <w:rStyle w:val="a9"/>
        </w:rPr>
        <w:t xml:space="preserve">       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14:paraId="6606F693" w14:textId="77777777" w:rsidR="004654AF" w:rsidRDefault="004654AF" w:rsidP="009D6532"/>
    <w:p w14:paraId="342E4144" w14:textId="77777777"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5B7ACE32" w14:textId="77777777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6D8A9BB3" w14:textId="77777777" w:rsidR="009D6532" w:rsidRPr="004E51DC" w:rsidRDefault="00677EDA" w:rsidP="009D6532">
            <w:pPr>
              <w:pStyle w:val="aa"/>
            </w:pPr>
            <w:r>
              <w:t>Руководитель службы охраны труда и промышленной безопасности</w:t>
            </w:r>
          </w:p>
        </w:tc>
        <w:tc>
          <w:tcPr>
            <w:tcW w:w="283" w:type="dxa"/>
            <w:vAlign w:val="bottom"/>
          </w:tcPr>
          <w:p w14:paraId="79842599" w14:textId="77777777"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DA35D49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5F3E995A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F8DF7BE" w14:textId="1931463B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466435D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62330CB1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38F1CC58" w14:textId="77777777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11454396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293E88CA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F12892B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65252404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5CE38EC9" w14:textId="77777777" w:rsidR="009D6532" w:rsidRPr="000905BE" w:rsidRDefault="00677ED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20E98CFD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3AD282D4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14:paraId="2F3910D4" w14:textId="77777777" w:rsidR="009D6532" w:rsidRDefault="009D6532" w:rsidP="009D6532">
      <w:pPr>
        <w:rPr>
          <w:lang w:val="en-US"/>
        </w:rPr>
      </w:pPr>
    </w:p>
    <w:p w14:paraId="3B476C15" w14:textId="77777777"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0BCEAE0B" w14:textId="77777777" w:rsidTr="00677ED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3E0A3E04" w14:textId="77777777" w:rsidR="009D6532" w:rsidRPr="004E51DC" w:rsidRDefault="00677EDA" w:rsidP="009D6532">
            <w:pPr>
              <w:pStyle w:val="aa"/>
            </w:pPr>
            <w:r>
              <w:t>Начальник отдела по производству холодильников</w:t>
            </w:r>
          </w:p>
        </w:tc>
        <w:tc>
          <w:tcPr>
            <w:tcW w:w="283" w:type="dxa"/>
            <w:vAlign w:val="bottom"/>
          </w:tcPr>
          <w:p w14:paraId="29F9F7DF" w14:textId="77777777"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5A6E65F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1EE0CBD7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0F8BE5D" w14:textId="45C8D6CD" w:rsidR="009D6532" w:rsidRPr="004E51DC" w:rsidRDefault="009D6532" w:rsidP="005B12EC">
            <w:pPr>
              <w:pStyle w:val="aa"/>
              <w:jc w:val="left"/>
            </w:pPr>
          </w:p>
        </w:tc>
        <w:tc>
          <w:tcPr>
            <w:tcW w:w="284" w:type="dxa"/>
            <w:vAlign w:val="bottom"/>
          </w:tcPr>
          <w:p w14:paraId="51ABC5A8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45CAAFFF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3B832CA6" w14:textId="77777777" w:rsidTr="00677ED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12F79EC3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40924C3F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783E993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2AA47A54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02F5BEC3" w14:textId="77777777" w:rsidR="009D6532" w:rsidRPr="000905BE" w:rsidRDefault="00677ED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28A3F4F1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34F87A93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77EDA" w:rsidRPr="00677EDA" w14:paraId="20A61E3C" w14:textId="77777777" w:rsidTr="00677ED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3254AE94" w14:textId="77777777" w:rsidR="00677EDA" w:rsidRPr="00677EDA" w:rsidRDefault="00677EDA" w:rsidP="009D6532">
            <w:pPr>
              <w:pStyle w:val="aa"/>
            </w:pPr>
            <w:r>
              <w:t>Начальник производства отдела по производству холодильников</w:t>
            </w:r>
          </w:p>
        </w:tc>
        <w:tc>
          <w:tcPr>
            <w:tcW w:w="283" w:type="dxa"/>
            <w:vAlign w:val="bottom"/>
          </w:tcPr>
          <w:p w14:paraId="75BA282C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1A419F9" w14:textId="77777777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F850DD9" w14:textId="77777777" w:rsidR="00677EDA" w:rsidRPr="00677EDA" w:rsidRDefault="00677ED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E70EDA2" w14:textId="7FCF6754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4D596736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79D94E84" w14:textId="77777777" w:rsidR="00677EDA" w:rsidRPr="00677EDA" w:rsidRDefault="00677EDA" w:rsidP="009D6532">
            <w:pPr>
              <w:pStyle w:val="aa"/>
            </w:pPr>
          </w:p>
        </w:tc>
      </w:tr>
      <w:tr w:rsidR="00677EDA" w:rsidRPr="00677EDA" w14:paraId="0C3A6162" w14:textId="77777777" w:rsidTr="00677ED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1FE29613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52A42C2C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3F6295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DB5DCB9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4E182F2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5A693A4E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11EEAB9D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(дата)</w:t>
            </w:r>
          </w:p>
        </w:tc>
      </w:tr>
      <w:tr w:rsidR="00677EDA" w:rsidRPr="00677EDA" w14:paraId="53E8D895" w14:textId="77777777" w:rsidTr="00677ED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36B69AAF" w14:textId="77777777" w:rsidR="00677EDA" w:rsidRPr="00677EDA" w:rsidRDefault="00677EDA" w:rsidP="009D6532">
            <w:pPr>
              <w:pStyle w:val="aa"/>
            </w:pPr>
            <w:r>
              <w:t>Начальник отдела по производству стиральных машин</w:t>
            </w:r>
          </w:p>
        </w:tc>
        <w:tc>
          <w:tcPr>
            <w:tcW w:w="283" w:type="dxa"/>
            <w:vAlign w:val="bottom"/>
          </w:tcPr>
          <w:p w14:paraId="1658FA40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E853872" w14:textId="77777777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7D36D65" w14:textId="77777777" w:rsidR="00677EDA" w:rsidRPr="00677EDA" w:rsidRDefault="00677ED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5187875" w14:textId="3A37078B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26D20642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6246DF13" w14:textId="77777777" w:rsidR="00677EDA" w:rsidRPr="00677EDA" w:rsidRDefault="00677EDA" w:rsidP="009D6532">
            <w:pPr>
              <w:pStyle w:val="aa"/>
            </w:pPr>
          </w:p>
        </w:tc>
      </w:tr>
      <w:tr w:rsidR="00677EDA" w:rsidRPr="00677EDA" w14:paraId="7E88C8E7" w14:textId="77777777" w:rsidTr="00677ED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26C9AF90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2260DC37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8ECE698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3575366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8274566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559E2F9F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3095D13C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(дата)</w:t>
            </w:r>
          </w:p>
        </w:tc>
      </w:tr>
      <w:tr w:rsidR="00677EDA" w:rsidRPr="00677EDA" w14:paraId="6966E191" w14:textId="77777777" w:rsidTr="00677ED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60904B83" w14:textId="77777777" w:rsidR="00677EDA" w:rsidRPr="00677EDA" w:rsidRDefault="00677EDA" w:rsidP="009D6532">
            <w:pPr>
              <w:pStyle w:val="aa"/>
            </w:pPr>
            <w:r>
              <w:t>Начальник производства отдела по производству стиральных машин</w:t>
            </w:r>
          </w:p>
        </w:tc>
        <w:tc>
          <w:tcPr>
            <w:tcW w:w="283" w:type="dxa"/>
            <w:vAlign w:val="bottom"/>
          </w:tcPr>
          <w:p w14:paraId="1AADDBB3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AD22637" w14:textId="77777777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B10CAB3" w14:textId="77777777" w:rsidR="00677EDA" w:rsidRPr="00677EDA" w:rsidRDefault="00677ED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E3CE9C7" w14:textId="3D9294AE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21E14C57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5B3A5F4D" w14:textId="77777777" w:rsidR="00677EDA" w:rsidRPr="00677EDA" w:rsidRDefault="00677EDA" w:rsidP="009D6532">
            <w:pPr>
              <w:pStyle w:val="aa"/>
            </w:pPr>
          </w:p>
        </w:tc>
      </w:tr>
      <w:tr w:rsidR="00677EDA" w:rsidRPr="00677EDA" w14:paraId="4F6A9763" w14:textId="77777777" w:rsidTr="00677ED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2AE8544A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14:paraId="2DF661D7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0144F78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06398AAF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88A181D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14CC07C0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25203D9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(дата)</w:t>
            </w:r>
          </w:p>
        </w:tc>
      </w:tr>
      <w:tr w:rsidR="00677EDA" w:rsidRPr="00677EDA" w14:paraId="0E6F9A8C" w14:textId="77777777" w:rsidTr="00677ED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473E9F09" w14:textId="77777777" w:rsidR="00677EDA" w:rsidRPr="00677EDA" w:rsidRDefault="00677EDA" w:rsidP="009D6532">
            <w:pPr>
              <w:pStyle w:val="aa"/>
            </w:pPr>
            <w:r>
              <w:t>Начальник сектора кадрового администрирования и заработной платы</w:t>
            </w:r>
          </w:p>
        </w:tc>
        <w:tc>
          <w:tcPr>
            <w:tcW w:w="283" w:type="dxa"/>
            <w:vAlign w:val="bottom"/>
          </w:tcPr>
          <w:p w14:paraId="4867EF97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65F4D18" w14:textId="77777777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211D785F" w14:textId="77777777" w:rsidR="00677EDA" w:rsidRPr="00677EDA" w:rsidRDefault="00677ED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29FA883" w14:textId="7A569070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42104E74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069EA013" w14:textId="77777777" w:rsidR="00677EDA" w:rsidRPr="00677EDA" w:rsidRDefault="00677EDA" w:rsidP="009D6532">
            <w:pPr>
              <w:pStyle w:val="aa"/>
            </w:pPr>
          </w:p>
        </w:tc>
      </w:tr>
      <w:tr w:rsidR="00677EDA" w:rsidRPr="00677EDA" w14:paraId="48D22A0B" w14:textId="77777777" w:rsidTr="00677ED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6A88B5B0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19AF100F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C07D13C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02F2D713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9319326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3DE6E8D5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E7EFD8E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(дата)</w:t>
            </w:r>
          </w:p>
        </w:tc>
      </w:tr>
      <w:tr w:rsidR="00677EDA" w:rsidRPr="00677EDA" w14:paraId="724369DC" w14:textId="77777777" w:rsidTr="00677ED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41A3D2B2" w14:textId="77777777" w:rsidR="00677EDA" w:rsidRPr="00677EDA" w:rsidRDefault="00677EDA" w:rsidP="009D6532">
            <w:pPr>
              <w:pStyle w:val="aa"/>
            </w:pPr>
            <w:r>
              <w:t>Ведущий специалист</w:t>
            </w:r>
          </w:p>
        </w:tc>
        <w:tc>
          <w:tcPr>
            <w:tcW w:w="283" w:type="dxa"/>
            <w:vAlign w:val="bottom"/>
          </w:tcPr>
          <w:p w14:paraId="44D6C351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E0FCD4B" w14:textId="77777777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3F43B267" w14:textId="77777777" w:rsidR="00677EDA" w:rsidRPr="00677EDA" w:rsidRDefault="00677ED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31FF283" w14:textId="02D0B51A" w:rsidR="00677EDA" w:rsidRPr="00677EDA" w:rsidRDefault="00677EDA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1BA73DF2" w14:textId="77777777" w:rsidR="00677EDA" w:rsidRPr="00677EDA" w:rsidRDefault="00677ED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7A0022C9" w14:textId="77777777" w:rsidR="00677EDA" w:rsidRPr="00677EDA" w:rsidRDefault="00677EDA" w:rsidP="009D6532">
            <w:pPr>
              <w:pStyle w:val="aa"/>
            </w:pPr>
          </w:p>
        </w:tc>
      </w:tr>
      <w:tr w:rsidR="00677EDA" w:rsidRPr="00677EDA" w14:paraId="53632EB8" w14:textId="77777777" w:rsidTr="00677ED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1F410C0B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1D77C3DC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A19BCD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50E2C8E2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74175E5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1554AC55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6C64000F" w14:textId="77777777" w:rsidR="00677EDA" w:rsidRPr="00677EDA" w:rsidRDefault="00677EDA" w:rsidP="009D6532">
            <w:pPr>
              <w:pStyle w:val="aa"/>
              <w:rPr>
                <w:vertAlign w:val="superscript"/>
              </w:rPr>
            </w:pPr>
            <w:r w:rsidRPr="00677EDA">
              <w:rPr>
                <w:vertAlign w:val="superscript"/>
              </w:rPr>
              <w:t>(дата)</w:t>
            </w:r>
          </w:p>
        </w:tc>
      </w:tr>
    </w:tbl>
    <w:p w14:paraId="1F0418A5" w14:textId="77777777" w:rsidR="002743B5" w:rsidRDefault="002743B5" w:rsidP="002743B5">
      <w:pPr>
        <w:rPr>
          <w:lang w:val="en-US"/>
        </w:rPr>
      </w:pPr>
    </w:p>
    <w:p w14:paraId="7B323693" w14:textId="77777777"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677EDA" w14:paraId="7587E492" w14:textId="77777777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bottom"/>
          </w:tcPr>
          <w:p w14:paraId="50648DED" w14:textId="27480BEE" w:rsidR="002743B5" w:rsidRPr="00677EDA" w:rsidRDefault="002743B5" w:rsidP="002743B5">
            <w:pPr>
              <w:pStyle w:val="aa"/>
            </w:pPr>
          </w:p>
        </w:tc>
        <w:tc>
          <w:tcPr>
            <w:tcW w:w="284" w:type="dxa"/>
            <w:vAlign w:val="bottom"/>
          </w:tcPr>
          <w:p w14:paraId="3CA5A5EC" w14:textId="77777777" w:rsidR="002743B5" w:rsidRPr="00677EDA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9DB2CFF" w14:textId="77777777" w:rsidR="002743B5" w:rsidRPr="00677EDA" w:rsidRDefault="002743B5" w:rsidP="002743B5">
            <w:pPr>
              <w:pStyle w:val="aa"/>
            </w:pPr>
          </w:p>
        </w:tc>
        <w:tc>
          <w:tcPr>
            <w:tcW w:w="284" w:type="dxa"/>
            <w:vAlign w:val="bottom"/>
          </w:tcPr>
          <w:p w14:paraId="2859F972" w14:textId="77777777" w:rsidR="002743B5" w:rsidRPr="00677EDA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EC356D8" w14:textId="70EF02E6" w:rsidR="002743B5" w:rsidRPr="00677EDA" w:rsidRDefault="002743B5" w:rsidP="002743B5">
            <w:pPr>
              <w:pStyle w:val="aa"/>
            </w:pPr>
          </w:p>
        </w:tc>
        <w:tc>
          <w:tcPr>
            <w:tcW w:w="284" w:type="dxa"/>
            <w:vAlign w:val="bottom"/>
          </w:tcPr>
          <w:p w14:paraId="46E75A6F" w14:textId="77777777" w:rsidR="002743B5" w:rsidRPr="00677EDA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85367B" w14:textId="77777777" w:rsidR="002743B5" w:rsidRPr="00677EDA" w:rsidRDefault="002743B5" w:rsidP="002743B5">
            <w:pPr>
              <w:pStyle w:val="aa"/>
            </w:pPr>
          </w:p>
        </w:tc>
      </w:tr>
      <w:tr w:rsidR="002743B5" w:rsidRPr="00677EDA" w14:paraId="3090BADD" w14:textId="77777777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14:paraId="7958B7B6" w14:textId="77777777" w:rsidR="002743B5" w:rsidRDefault="00677EDA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14:paraId="5B8CB8ED" w14:textId="77777777" w:rsidR="002743B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09F4705" w14:textId="77777777" w:rsidR="002743B5" w:rsidRDefault="00677EDA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9746C60" w14:textId="77777777" w:rsidR="002743B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26E6562" w14:textId="77777777" w:rsidR="002743B5" w:rsidRDefault="00677EDA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20343785" w14:textId="77777777" w:rsidR="002743B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42B7C5" w14:textId="77777777" w:rsidR="002743B5" w:rsidRDefault="00677EDA" w:rsidP="002743B5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14:paraId="3B5D6FE6" w14:textId="77777777"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headerReference w:type="first" r:id="rId8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67964" w14:textId="77777777" w:rsidR="00056268" w:rsidRDefault="00056268" w:rsidP="00677EDA">
      <w:r>
        <w:separator/>
      </w:r>
    </w:p>
  </w:endnote>
  <w:endnote w:type="continuationSeparator" w:id="0">
    <w:p w14:paraId="527463D9" w14:textId="77777777" w:rsidR="00056268" w:rsidRDefault="00056268" w:rsidP="0067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6E8BD" w14:textId="77777777" w:rsidR="00056268" w:rsidRDefault="00056268" w:rsidP="00677EDA">
      <w:r>
        <w:separator/>
      </w:r>
    </w:p>
  </w:footnote>
  <w:footnote w:type="continuationSeparator" w:id="0">
    <w:p w14:paraId="248789FB" w14:textId="77777777" w:rsidR="00056268" w:rsidRDefault="00056268" w:rsidP="00677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6946F" w14:textId="77777777" w:rsidR="005B12EC" w:rsidRDefault="005B12E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FEAA" w14:textId="77777777" w:rsidR="005B12EC" w:rsidRDefault="005B12E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5B40" w14:textId="77777777" w:rsidR="005B12EC" w:rsidRDefault="005B12E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ctivedoc_name" w:val="Документ8"/>
    <w:docVar w:name="adv_info1" w:val="     "/>
    <w:docVar w:name="adv_info2" w:val="     "/>
    <w:docVar w:name="adv_info3" w:val="     "/>
    <w:docVar w:name="att_org_adr" w:val="109542, город Москва, вн.тер.г. муниципальный округ Выхино-Жулебино, проспект Рязанский, дом 86/1, строение 1, помещ. 1Н/7"/>
    <w:docVar w:name="att_org_dop" w:val="Испытательная лаборатория Общества с ограниченной ответственностью «Проф-Эксперт»;_x000d__x000a_Уникальный номер записи в Реестре аккредитованных лиц: RA.RU.21АЗ95;_x000d__x000a__x000d__x000a_300012, Тульская обл., г. Тула, пер. Н.Руднева, дом 5, литера В, нежилое здание, помещения №1-ИЛ, №2-ИЛ, №3-ИЛ; 8(4872)570-445; sout@prof-expert.com"/>
    <w:docVar w:name="att_org_email" w:val="sout@prof-expert.com"/>
    <w:docVar w:name="att_org_name" w:val="Общество с ограниченной ответственностью &quot;Проф-Эксперт&quot; (ООО &quot;Проф-Эксперт&quot;)"/>
    <w:docVar w:name="att_org_reg_date" w:val="06.06.2016"/>
    <w:docVar w:name="att_org_reg_num" w:val="316"/>
    <w:docVar w:name="boss_fio" w:val="Канашкин Дмитрий Владимирович"/>
    <w:docVar w:name="ceh_info" w:val="Общество с ограниченной ответственностью «ЛГ Электроникс РУС»"/>
    <w:docVar w:name="close_doc_flag" w:val="0"/>
    <w:docVar w:name="doc_name" w:val="Документ8"/>
    <w:docVar w:name="doc_type" w:val="5"/>
    <w:docVar w:name="fill_date" w:val="       "/>
    <w:docVar w:name="org_guid" w:val="8436F592353F4587BF1CDE5B906B3965"/>
    <w:docVar w:name="org_id" w:val="4"/>
    <w:docVar w:name="org_name" w:val="     "/>
    <w:docVar w:name="pers_guids" w:val="6C4EA94E5A954664B1D7155F1317E1D9@106-702-090 18"/>
    <w:docVar w:name="pers_snils" w:val="6C4EA94E5A954664B1D7155F1317E1D9@106-702-090 18"/>
    <w:docVar w:name="podr_id" w:val="org_4"/>
    <w:docVar w:name="pred_dolg" w:val="Руководитель службы охраны труда и промышленной безопасности"/>
    <w:docVar w:name="pred_fio" w:val="Логунов В.А."/>
    <w:docVar w:name="prikaz_sout" w:val="817"/>
    <w:docVar w:name="rbtd_adr" w:val="     "/>
    <w:docVar w:name="rbtd_name" w:val="Общество с ограниченной ответственностью «ЛГ Электроникс РУС»"/>
    <w:docVar w:name="step_test" w:val="6"/>
    <w:docVar w:name="sv_docs" w:val="1"/>
  </w:docVars>
  <w:rsids>
    <w:rsidRoot w:val="00677EDA"/>
    <w:rsid w:val="0000729E"/>
    <w:rsid w:val="0002033E"/>
    <w:rsid w:val="00056268"/>
    <w:rsid w:val="000C5130"/>
    <w:rsid w:val="000D3760"/>
    <w:rsid w:val="000F0714"/>
    <w:rsid w:val="00196135"/>
    <w:rsid w:val="001A7AC3"/>
    <w:rsid w:val="001B19D8"/>
    <w:rsid w:val="00233D4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B12EC"/>
    <w:rsid w:val="005F64E6"/>
    <w:rsid w:val="00642E12"/>
    <w:rsid w:val="0065289A"/>
    <w:rsid w:val="0067226F"/>
    <w:rsid w:val="00677EDA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8D04F"/>
  <w15:docId w15:val="{9713877C-8A1C-4465-BD96-11B61635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77E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677EDA"/>
    <w:rPr>
      <w:sz w:val="24"/>
    </w:rPr>
  </w:style>
  <w:style w:type="paragraph" w:styleId="ad">
    <w:name w:val="footer"/>
    <w:basedOn w:val="a"/>
    <w:link w:val="ae"/>
    <w:rsid w:val="00677E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677ED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3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Ирина Викторовна Дежичева</dc:creator>
  <cp:keywords/>
  <dc:description/>
  <cp:lastModifiedBy>Natalya Davydova/LGERA Environment Safety Health Part</cp:lastModifiedBy>
  <cp:revision>2</cp:revision>
  <dcterms:created xsi:type="dcterms:W3CDTF">2025-12-08T10:37:00Z</dcterms:created>
  <dcterms:modified xsi:type="dcterms:W3CDTF">2026-06-30T06:14:00Z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c6ed9fc-fefc-4a0c-a6d6-10cf236c0d4f_Enabled">
    <vt:lpwstr>true</vt:lpwstr>
  </property>
  <property fmtid="{D5CDD505-2E9C-101B-9397-08002B2CF9AE}" pid="3" name="MSIP_Label_cc6ed9fc-fefc-4a0c-a6d6-10cf236c0d4f_SetDate">
    <vt:lpwstr>2026-06-30T06:14:01Z</vt:lpwstr>
  </property>
  <property fmtid="{D5CDD505-2E9C-101B-9397-08002B2CF9AE}" pid="4" name="MSIP_Label_cc6ed9fc-fefc-4a0c-a6d6-10cf236c0d4f_Method">
    <vt:lpwstr>Standard</vt:lpwstr>
  </property>
  <property fmtid="{D5CDD505-2E9C-101B-9397-08002B2CF9AE}" pid="5" name="MSIP_Label_cc6ed9fc-fefc-4a0c-a6d6-10cf236c0d4f_Name">
    <vt:lpwstr>Internal use only</vt:lpwstr>
  </property>
  <property fmtid="{D5CDD505-2E9C-101B-9397-08002B2CF9AE}" pid="6" name="MSIP_Label_cc6ed9fc-fefc-4a0c-a6d6-10cf236c0d4f_SiteId">
    <vt:lpwstr>5069cde4-642a-45c0-8094-d0c2dec10be3</vt:lpwstr>
  </property>
  <property fmtid="{D5CDD505-2E9C-101B-9397-08002B2CF9AE}" pid="7" name="MSIP_Label_cc6ed9fc-fefc-4a0c-a6d6-10cf236c0d4f_ActionId">
    <vt:lpwstr>8197b8d9-af23-4a07-a6e2-7a01a443f55f</vt:lpwstr>
  </property>
  <property fmtid="{D5CDD505-2E9C-101B-9397-08002B2CF9AE}" pid="8" name="MSIP_Label_cc6ed9fc-fefc-4a0c-a6d6-10cf236c0d4f_ContentBits">
    <vt:lpwstr>1</vt:lpwstr>
  </property>
  <property fmtid="{D5CDD505-2E9C-101B-9397-08002B2CF9AE}" pid="9" name="MSIP_Label_cc6ed9fc-fefc-4a0c-a6d6-10cf236c0d4f_Tag">
    <vt:lpwstr>10, 3, 0, 1</vt:lpwstr>
  </property>
</Properties>
</file>